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241C3" w14:textId="549A1EFF" w:rsidR="00B2154A" w:rsidRDefault="002A02F2" w:rsidP="002A02F2">
      <w:pPr>
        <w:pStyle w:val="Subtitle"/>
        <w:jc w:val="center"/>
      </w:pPr>
      <w:r>
        <w:t xml:space="preserve">Street tree planting </w:t>
      </w:r>
      <w:bookmarkStart w:id="0" w:name="_GoBack"/>
      <w:bookmarkEnd w:id="0"/>
      <w:r>
        <w:t>&amp; Clean up</w:t>
      </w:r>
    </w:p>
    <w:p w14:paraId="54319F92" w14:textId="77777777" w:rsidR="00B2154A" w:rsidRDefault="00FA0FBC">
      <w:pPr>
        <w:pStyle w:val="Title"/>
      </w:pPr>
      <w:sdt>
        <w:sdtPr>
          <w:alias w:val="Enter event title:"/>
          <w:tag w:val="Enter event title:"/>
          <w:id w:val="-1520303264"/>
          <w:placeholder>
            <w:docPart w:val="2F5A16F5BE54400DB9752E79EDAD8B55"/>
          </w:placeholder>
          <w:temporary/>
          <w:showingPlcHdr/>
          <w15:appearance w15:val="hidden"/>
          <w:text/>
        </w:sdtPr>
        <w:sdtEndPr/>
        <w:sdtContent>
          <w:r w:rsidR="000B311E">
            <w:t>celebration</w:t>
          </w:r>
        </w:sdtContent>
      </w:sdt>
    </w:p>
    <w:p w14:paraId="0EC373B1" w14:textId="3BE1C436" w:rsidR="00B2154A" w:rsidRDefault="00B2154A" w:rsidP="002A02F2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504" w:type="dxa"/>
          <w:right w:w="0" w:type="dxa"/>
        </w:tblCellMar>
        <w:tblLook w:val="06A0" w:firstRow="1" w:lastRow="0" w:firstColumn="1" w:lastColumn="0" w:noHBand="1" w:noVBand="1"/>
        <w:tblDescription w:val="Layout table to enter event location, date, and time"/>
      </w:tblPr>
      <w:tblGrid>
        <w:gridCol w:w="1440"/>
        <w:gridCol w:w="5040"/>
      </w:tblGrid>
      <w:tr w:rsidR="00EF656C" w14:paraId="663EDD7E" w14:textId="77777777" w:rsidTr="00BC4098">
        <w:sdt>
          <w:sdtPr>
            <w:rPr>
              <w:sz w:val="24"/>
              <w:szCs w:val="24"/>
            </w:rPr>
            <w:alias w:val="Where:"/>
            <w:tag w:val="Where:"/>
            <w:id w:val="-1212797164"/>
            <w:placeholder>
              <w:docPart w:val="47730ED9B9CC436E9AC09DE7EDD2623C"/>
            </w:placeholder>
            <w:temporary/>
            <w:showingPlcHdr/>
            <w15:appearance w15:val="hidden"/>
          </w:sdtPr>
          <w:sdtEndPr/>
          <w:sdtContent>
            <w:tc>
              <w:tcPr>
                <w:tcW w:w="1440" w:type="dxa"/>
              </w:tcPr>
              <w:p w14:paraId="7B3A03FF" w14:textId="77777777" w:rsidR="00EF656C" w:rsidRPr="002A02F2" w:rsidRDefault="00EF656C" w:rsidP="00EF656C">
                <w:pPr>
                  <w:pStyle w:val="Heading2"/>
                  <w:outlineLvl w:val="1"/>
                  <w:rPr>
                    <w:sz w:val="24"/>
                    <w:szCs w:val="24"/>
                  </w:rPr>
                </w:pPr>
                <w:r w:rsidRPr="002A02F2">
                  <w:rPr>
                    <w:sz w:val="24"/>
                    <w:szCs w:val="24"/>
                  </w:rPr>
                  <w:t>Where:</w:t>
                </w:r>
              </w:p>
            </w:tc>
          </w:sdtContent>
        </w:sdt>
        <w:tc>
          <w:tcPr>
            <w:tcW w:w="5040" w:type="dxa"/>
          </w:tcPr>
          <w:p w14:paraId="7BB83E67" w14:textId="0A2F1070" w:rsidR="00EF656C" w:rsidRPr="002A02F2" w:rsidRDefault="002A02F2" w:rsidP="00EF656C">
            <w:pPr>
              <w:pStyle w:val="Heading3"/>
              <w:outlineLvl w:val="2"/>
              <w:rPr>
                <w:sz w:val="24"/>
              </w:rPr>
            </w:pPr>
            <w:r w:rsidRPr="002A02F2">
              <w:rPr>
                <w:sz w:val="24"/>
              </w:rPr>
              <w:t xml:space="preserve">Spoonbill, Merganser and Mallard </w:t>
            </w:r>
            <w:proofErr w:type="spellStart"/>
            <w:r w:rsidRPr="002A02F2">
              <w:rPr>
                <w:sz w:val="24"/>
              </w:rPr>
              <w:t>Cts</w:t>
            </w:r>
            <w:proofErr w:type="spellEnd"/>
          </w:p>
        </w:tc>
      </w:tr>
      <w:tr w:rsidR="00EF656C" w14:paraId="33A2C84E" w14:textId="77777777" w:rsidTr="00BC4098">
        <w:sdt>
          <w:sdtPr>
            <w:rPr>
              <w:sz w:val="24"/>
              <w:szCs w:val="24"/>
            </w:rPr>
            <w:alias w:val="When:"/>
            <w:tag w:val="When:"/>
            <w:id w:val="1473170454"/>
            <w:placeholder>
              <w:docPart w:val="64E4350B31A14BF490961214424BEAB6"/>
            </w:placeholder>
            <w:temporary/>
            <w:showingPlcHdr/>
            <w15:appearance w15:val="hidden"/>
          </w:sdtPr>
          <w:sdtEndPr/>
          <w:sdtContent>
            <w:tc>
              <w:tcPr>
                <w:tcW w:w="1440" w:type="dxa"/>
              </w:tcPr>
              <w:p w14:paraId="14C41028" w14:textId="77777777" w:rsidR="00EF656C" w:rsidRPr="002A02F2" w:rsidRDefault="00EF656C" w:rsidP="00EF656C">
                <w:pPr>
                  <w:pStyle w:val="Heading2"/>
                  <w:outlineLvl w:val="1"/>
                  <w:rPr>
                    <w:sz w:val="24"/>
                    <w:szCs w:val="24"/>
                  </w:rPr>
                </w:pPr>
                <w:r w:rsidRPr="002A02F2">
                  <w:rPr>
                    <w:sz w:val="24"/>
                    <w:szCs w:val="24"/>
                  </w:rPr>
                  <w:t>When:</w:t>
                </w:r>
              </w:p>
            </w:tc>
          </w:sdtContent>
        </w:sdt>
        <w:tc>
          <w:tcPr>
            <w:tcW w:w="5040" w:type="dxa"/>
          </w:tcPr>
          <w:p w14:paraId="40AC78CB" w14:textId="5A122E86" w:rsidR="00EF656C" w:rsidRPr="002A02F2" w:rsidRDefault="002A02F2" w:rsidP="00EF656C">
            <w:pPr>
              <w:pStyle w:val="Heading3"/>
              <w:outlineLvl w:val="2"/>
              <w:rPr>
                <w:sz w:val="24"/>
              </w:rPr>
            </w:pPr>
            <w:r w:rsidRPr="002A02F2">
              <w:rPr>
                <w:sz w:val="24"/>
              </w:rPr>
              <w:t>May 13, 2019</w:t>
            </w:r>
          </w:p>
        </w:tc>
      </w:tr>
      <w:tr w:rsidR="00EF656C" w14:paraId="1771C5F2" w14:textId="77777777" w:rsidTr="00BC4098">
        <w:sdt>
          <w:sdtPr>
            <w:rPr>
              <w:sz w:val="24"/>
              <w:szCs w:val="24"/>
            </w:rPr>
            <w:alias w:val="Time:"/>
            <w:tag w:val="Time:"/>
            <w:id w:val="-72972727"/>
            <w:placeholder>
              <w:docPart w:val="9050E2D2BCBE45B8B5BDC4F5D633D320"/>
            </w:placeholder>
            <w:temporary/>
            <w:showingPlcHdr/>
            <w15:appearance w15:val="hidden"/>
          </w:sdtPr>
          <w:sdtEndPr/>
          <w:sdtContent>
            <w:tc>
              <w:tcPr>
                <w:tcW w:w="1440" w:type="dxa"/>
              </w:tcPr>
              <w:p w14:paraId="06EB39E5" w14:textId="77777777" w:rsidR="00EF656C" w:rsidRPr="002A02F2" w:rsidRDefault="00EF656C" w:rsidP="00EF656C">
                <w:pPr>
                  <w:pStyle w:val="Heading2"/>
                  <w:outlineLvl w:val="1"/>
                  <w:rPr>
                    <w:sz w:val="24"/>
                    <w:szCs w:val="24"/>
                  </w:rPr>
                </w:pPr>
                <w:r w:rsidRPr="002A02F2">
                  <w:rPr>
                    <w:sz w:val="24"/>
                    <w:szCs w:val="24"/>
                  </w:rPr>
                  <w:t>Time:</w:t>
                </w:r>
              </w:p>
            </w:tc>
          </w:sdtContent>
        </w:sdt>
        <w:tc>
          <w:tcPr>
            <w:tcW w:w="5040" w:type="dxa"/>
          </w:tcPr>
          <w:p w14:paraId="0918CCB4" w14:textId="3885F38E" w:rsidR="00EF656C" w:rsidRPr="002A02F2" w:rsidRDefault="002A02F2" w:rsidP="00EF656C">
            <w:pPr>
              <w:pStyle w:val="Heading3"/>
              <w:outlineLvl w:val="2"/>
              <w:rPr>
                <w:sz w:val="24"/>
              </w:rPr>
            </w:pPr>
            <w:r w:rsidRPr="002A02F2">
              <w:rPr>
                <w:sz w:val="24"/>
              </w:rPr>
              <w:t>9:00 am to 2:00 pm</w:t>
            </w:r>
          </w:p>
        </w:tc>
      </w:tr>
    </w:tbl>
    <w:p w14:paraId="02C3A35E" w14:textId="1C13CEA7" w:rsidR="00CC3476" w:rsidRDefault="002A02F2" w:rsidP="00761050">
      <w:r>
        <w:t>Marion High School students are coming to help plant</w:t>
      </w:r>
    </w:p>
    <w:p w14:paraId="7324D275" w14:textId="77777777" w:rsidR="002A02F2" w:rsidRDefault="002A02F2" w:rsidP="00761050">
      <w:r>
        <w:t>Street trees along 44</w:t>
      </w:r>
      <w:r w:rsidRPr="002A02F2">
        <w:rPr>
          <w:vertAlign w:val="superscript"/>
        </w:rPr>
        <w:t>th</w:t>
      </w:r>
      <w:r>
        <w:t xml:space="preserve"> Street.  </w:t>
      </w:r>
    </w:p>
    <w:p w14:paraId="3EF2BA01" w14:textId="77777777" w:rsidR="002A02F2" w:rsidRDefault="002A02F2" w:rsidP="00761050"/>
    <w:p w14:paraId="0D0D0CF0" w14:textId="3408C3F2" w:rsidR="002A02F2" w:rsidRDefault="002A02F2" w:rsidP="00761050">
      <w:r>
        <w:lastRenderedPageBreak/>
        <w:t xml:space="preserve">The City of Marion is providing the trees and the students are planting for their One Day in May service day.   Mike </w:t>
      </w:r>
      <w:proofErr w:type="spellStart"/>
      <w:r>
        <w:t>Cimprich</w:t>
      </w:r>
      <w:proofErr w:type="spellEnd"/>
      <w:r>
        <w:t xml:space="preserve"> the City’s arborist will be here as well.  </w:t>
      </w:r>
    </w:p>
    <w:p w14:paraId="7D4E35F6" w14:textId="77777777" w:rsidR="002A02F2" w:rsidRDefault="002A02F2" w:rsidP="00761050"/>
    <w:p w14:paraId="748094C9" w14:textId="376F503B" w:rsidR="002A02F2" w:rsidRDefault="002A02F2" w:rsidP="00761050">
      <w:r>
        <w:t>Let’s join them and show our support.</w:t>
      </w:r>
    </w:p>
    <w:p w14:paraId="318C3F26" w14:textId="77777777" w:rsidR="002A02F2" w:rsidRDefault="002A02F2" w:rsidP="00761050"/>
    <w:p w14:paraId="52AE37BA" w14:textId="60CA7AB1" w:rsidR="002A02F2" w:rsidRDefault="002A02F2" w:rsidP="00761050">
      <w:r>
        <w:t xml:space="preserve">We also plan to clean up the common area and ditch that day.  Bring a garbage bag, gloves and boots.  </w:t>
      </w:r>
    </w:p>
    <w:p w14:paraId="151E44B3" w14:textId="77777777" w:rsidR="002A02F2" w:rsidRDefault="002A02F2" w:rsidP="00761050"/>
    <w:p w14:paraId="26B9B80C" w14:textId="5E0BE0DE" w:rsidR="002A02F2" w:rsidRDefault="002A02F2" w:rsidP="002A02F2">
      <w:r>
        <w:t xml:space="preserve">Thanks to all!!!    </w:t>
      </w:r>
    </w:p>
    <w:p w14:paraId="39854EBB" w14:textId="0534F7E2" w:rsidR="002A02F2" w:rsidRDefault="002A02F2" w:rsidP="00761050"/>
    <w:sectPr w:rsidR="002A02F2" w:rsidSect="00CC3476">
      <w:headerReference w:type="default" r:id="rId10"/>
      <w:pgSz w:w="12240" w:h="15840"/>
      <w:pgMar w:top="1440" w:right="4320" w:bottom="65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5B9D2" w14:textId="77777777" w:rsidR="00FA0FBC" w:rsidRDefault="00FA0FBC">
      <w:pPr>
        <w:spacing w:after="0" w:line="240" w:lineRule="auto"/>
      </w:pPr>
      <w:r>
        <w:separator/>
      </w:r>
    </w:p>
  </w:endnote>
  <w:endnote w:type="continuationSeparator" w:id="0">
    <w:p w14:paraId="10C03762" w14:textId="77777777" w:rsidR="00FA0FBC" w:rsidRDefault="00FA0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ZShuTi">
    <w:altName w:val="SimSun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02D50" w14:textId="77777777" w:rsidR="00FA0FBC" w:rsidRDefault="00FA0FBC">
      <w:pPr>
        <w:spacing w:after="0" w:line="240" w:lineRule="auto"/>
      </w:pPr>
      <w:r>
        <w:separator/>
      </w:r>
    </w:p>
  </w:footnote>
  <w:footnote w:type="continuationSeparator" w:id="0">
    <w:p w14:paraId="09D7741C" w14:textId="77777777" w:rsidR="00FA0FBC" w:rsidRDefault="00FA0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A4481" w14:textId="77777777" w:rsidR="00B2154A" w:rsidRDefault="000B311E">
    <w:pPr>
      <w:pStyle w:val="Header"/>
    </w:pPr>
    <w:r>
      <w:rPr>
        <w:noProof/>
        <w:lang w:eastAsia="en-US"/>
      </w:rPr>
      <w:drawing>
        <wp:anchor distT="0" distB="0" distL="114300" distR="114300" simplePos="0" relativeHeight="251659264" behindDoc="1" locked="0" layoutInCell="1" allowOverlap="1" wp14:anchorId="2D72E494" wp14:editId="2BB7C102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6858000" cy="9144000"/>
          <wp:effectExtent l="0" t="0" r="0" b="0"/>
          <wp:wrapNone/>
          <wp:docPr id="16" name="Picture 1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INTERFLYERAR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0" cy="914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F246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5443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02EA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D068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41C72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0CE9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304E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2EA2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80A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91600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2F2"/>
    <w:rsid w:val="000B311E"/>
    <w:rsid w:val="00216E12"/>
    <w:rsid w:val="002A02F2"/>
    <w:rsid w:val="00403F5F"/>
    <w:rsid w:val="00476DE2"/>
    <w:rsid w:val="004E213E"/>
    <w:rsid w:val="005F2353"/>
    <w:rsid w:val="00664719"/>
    <w:rsid w:val="006929AE"/>
    <w:rsid w:val="00751E7B"/>
    <w:rsid w:val="00761050"/>
    <w:rsid w:val="007B0291"/>
    <w:rsid w:val="00944F24"/>
    <w:rsid w:val="0099027E"/>
    <w:rsid w:val="00AA5785"/>
    <w:rsid w:val="00B2154A"/>
    <w:rsid w:val="00B51C88"/>
    <w:rsid w:val="00BC4098"/>
    <w:rsid w:val="00CC3476"/>
    <w:rsid w:val="00D219AF"/>
    <w:rsid w:val="00D26034"/>
    <w:rsid w:val="00DF2824"/>
    <w:rsid w:val="00E65747"/>
    <w:rsid w:val="00EF656C"/>
    <w:rsid w:val="00FA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519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color w:val="C7103A" w:themeColor="accent1" w:themeShade="BF"/>
        <w:sz w:val="22"/>
        <w:szCs w:val="22"/>
        <w:lang w:val="en-US" w:eastAsia="ja-JP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" w:unhideWhenUsed="1" w:qFormat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27E"/>
    <w:pPr>
      <w:contextualSpacing/>
    </w:pPr>
  </w:style>
  <w:style w:type="paragraph" w:styleId="Heading1">
    <w:name w:val="heading 1"/>
    <w:basedOn w:val="Normal"/>
    <w:link w:val="Heading1Char"/>
    <w:uiPriority w:val="9"/>
    <w:qFormat/>
    <w:rsid w:val="0099027E"/>
    <w:pPr>
      <w:keepNext/>
      <w:keepLines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99027E"/>
    <w:pPr>
      <w:widowControl w:val="0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99027E"/>
    <w:pPr>
      <w:keepNext/>
      <w:keepLines/>
      <w:spacing w:after="0"/>
      <w:outlineLvl w:val="2"/>
    </w:pPr>
    <w:rPr>
      <w:rFonts w:asciiTheme="majorHAnsi" w:eastAsiaTheme="majorEastAsia" w:hAnsiTheme="majorHAnsi" w:cstheme="majorBidi"/>
      <w:b/>
      <w:color w:val="6E4119" w:themeColor="text2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uiPriority w:val="10"/>
    <w:qFormat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color w:val="6E4119" w:themeColor="text2"/>
      <w:sz w:val="76"/>
      <w:szCs w:val="76"/>
    </w:rPr>
  </w:style>
  <w:style w:type="paragraph" w:styleId="Title">
    <w:name w:val="Title"/>
    <w:basedOn w:val="Normal"/>
    <w:uiPriority w:val="10"/>
    <w:qFormat/>
    <w:pPr>
      <w:spacing w:after="480" w:line="240" w:lineRule="auto"/>
      <w:ind w:right="-720"/>
    </w:pPr>
    <w:rPr>
      <w:rFonts w:asciiTheme="majorHAnsi" w:eastAsiaTheme="majorEastAsia" w:hAnsiTheme="majorHAnsi" w:cstheme="majorBidi"/>
      <w:kern w:val="28"/>
      <w:sz w:val="124"/>
      <w:szCs w:val="124"/>
    </w:rPr>
  </w:style>
  <w:style w:type="character" w:styleId="Strong">
    <w:name w:val="Strong"/>
    <w:basedOn w:val="DefaultParagraphFont"/>
    <w:uiPriority w:val="11"/>
    <w:qFormat/>
    <w:rPr>
      <w:b w:val="0"/>
      <w:bCs w:val="0"/>
      <w:color w:val="6E4119" w:themeColor="text2"/>
      <w:sz w:val="30"/>
      <w:szCs w:val="30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color w:val="EE325D" w:themeColor="accent1"/>
      <w:kern w:val="22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color w:val="EE325D" w:themeColor="accent1"/>
      <w:kern w:val="22"/>
    </w:rPr>
  </w:style>
  <w:style w:type="character" w:customStyle="1" w:styleId="Heading1Char">
    <w:name w:val="Heading 1 Char"/>
    <w:basedOn w:val="DefaultParagraphFont"/>
    <w:link w:val="Heading1"/>
    <w:uiPriority w:val="9"/>
    <w:rsid w:val="0099027E"/>
    <w:rPr>
      <w:rFonts w:asciiTheme="majorHAnsi" w:eastAsiaTheme="majorEastAsia" w:hAnsiTheme="majorHAnsi" w:cstheme="majorBidi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027E"/>
    <w:rPr>
      <w:rFonts w:asciiTheme="majorHAnsi" w:eastAsiaTheme="majorEastAsia" w:hAnsiTheme="majorHAnsi" w:cstheme="majorBidi"/>
      <w:b/>
      <w:sz w:val="28"/>
      <w:szCs w:val="26"/>
    </w:rPr>
  </w:style>
  <w:style w:type="table" w:styleId="TableGrid">
    <w:name w:val="Table Grid"/>
    <w:basedOn w:val="TableNormal"/>
    <w:uiPriority w:val="39"/>
    <w:rsid w:val="00EF6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9027E"/>
    <w:rPr>
      <w:rFonts w:asciiTheme="majorHAnsi" w:eastAsiaTheme="majorEastAsia" w:hAnsiTheme="majorHAnsi" w:cstheme="majorBidi"/>
      <w:b/>
      <w:color w:val="6E4119" w:themeColor="text2"/>
      <w:sz w:val="28"/>
      <w:szCs w:val="24"/>
    </w:rPr>
  </w:style>
  <w:style w:type="paragraph" w:styleId="BlockText">
    <w:name w:val="Block Text"/>
    <w:basedOn w:val="Normal"/>
    <w:uiPriority w:val="1"/>
    <w:semiHidden/>
    <w:unhideWhenUsed/>
    <w:qFormat/>
    <w:rsid w:val="00761050"/>
    <w:pPr>
      <w:pBdr>
        <w:top w:val="single" w:sz="2" w:space="10" w:color="C7103A" w:themeColor="accent1" w:themeShade="BF" w:shadow="1"/>
        <w:left w:val="single" w:sz="2" w:space="10" w:color="C7103A" w:themeColor="accent1" w:themeShade="BF" w:shadow="1"/>
        <w:bottom w:val="single" w:sz="2" w:space="10" w:color="C7103A" w:themeColor="accent1" w:themeShade="BF" w:shadow="1"/>
        <w:right w:val="single" w:sz="2" w:space="10" w:color="C7103A" w:themeColor="accent1" w:themeShade="BF" w:shadow="1"/>
      </w:pBdr>
      <w:ind w:left="1152" w:right="1152"/>
    </w:pPr>
    <w:rPr>
      <w:i/>
      <w:i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761050"/>
    <w:rPr>
      <w:i/>
      <w:iCs/>
      <w:color w:val="C7103A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761050"/>
    <w:pPr>
      <w:pBdr>
        <w:top w:val="single" w:sz="4" w:space="10" w:color="C7103A" w:themeColor="accent1" w:themeShade="BF"/>
        <w:bottom w:val="single" w:sz="4" w:space="10" w:color="C7103A" w:themeColor="accent1" w:themeShade="BF"/>
      </w:pBdr>
      <w:spacing w:before="360" w:after="360"/>
      <w:ind w:left="864" w:right="864"/>
      <w:jc w:val="center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761050"/>
    <w:rPr>
      <w:i/>
      <w:iCs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761050"/>
    <w:rPr>
      <w:b/>
      <w:bCs/>
      <w:caps w:val="0"/>
      <w:smallCaps/>
      <w:color w:val="C7103A" w:themeColor="accent1" w:themeShade="BF"/>
      <w:spacing w:val="5"/>
    </w:rPr>
  </w:style>
  <w:style w:type="character" w:styleId="FollowedHyperlink">
    <w:name w:val="FollowedHyperlink"/>
    <w:basedOn w:val="DefaultParagraphFont"/>
    <w:uiPriority w:val="99"/>
    <w:semiHidden/>
    <w:unhideWhenUsed/>
    <w:rsid w:val="00761050"/>
    <w:rPr>
      <w:color w:val="1B5E7B" w:themeColor="accent5" w:themeShade="80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761050"/>
    <w:rPr>
      <w:color w:val="15485E" w:themeColor="background2" w:themeShade="40"/>
      <w:u w:val="singl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610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color w:val="850B26" w:themeColor="accent1" w:themeShade="80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61050"/>
    <w:rPr>
      <w:rFonts w:asciiTheme="majorHAnsi" w:eastAsiaTheme="majorEastAsia" w:hAnsiTheme="majorHAnsi" w:cstheme="majorBidi"/>
      <w:color w:val="850B26" w:themeColor="accent1" w:themeShade="80"/>
      <w:sz w:val="24"/>
      <w:szCs w:val="24"/>
      <w:shd w:val="pct20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ne\AppData\Roaming\Microsoft\Templates\Spring%20festivities%20flyer(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F5A16F5BE54400DB9752E79EDAD8B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567BF0-676B-4D25-8311-0D897CEBA17F}"/>
      </w:docPartPr>
      <w:docPartBody>
        <w:p w:rsidR="00000000" w:rsidRDefault="001920FA">
          <w:pPr>
            <w:pStyle w:val="2F5A16F5BE54400DB9752E79EDAD8B55"/>
          </w:pPr>
          <w:r>
            <w:t>celebration</w:t>
          </w:r>
        </w:p>
      </w:docPartBody>
    </w:docPart>
    <w:docPart>
      <w:docPartPr>
        <w:name w:val="47730ED9B9CC436E9AC09DE7EDD26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252F79-5643-447F-A362-9A2C4324A705}"/>
      </w:docPartPr>
      <w:docPartBody>
        <w:p w:rsidR="00000000" w:rsidRDefault="001920FA">
          <w:pPr>
            <w:pStyle w:val="47730ED9B9CC436E9AC09DE7EDD2623C"/>
          </w:pPr>
          <w:r w:rsidRPr="00EF656C">
            <w:t>Where:</w:t>
          </w:r>
        </w:p>
      </w:docPartBody>
    </w:docPart>
    <w:docPart>
      <w:docPartPr>
        <w:name w:val="64E4350B31A14BF490961214424BEA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7DDDF6-41FD-4E65-B23F-3504D830F586}"/>
      </w:docPartPr>
      <w:docPartBody>
        <w:p w:rsidR="00000000" w:rsidRDefault="001920FA">
          <w:pPr>
            <w:pStyle w:val="64E4350B31A14BF490961214424BEAB6"/>
          </w:pPr>
          <w:r w:rsidRPr="00EF656C">
            <w:t>When</w:t>
          </w:r>
          <w:r>
            <w:t>:</w:t>
          </w:r>
        </w:p>
      </w:docPartBody>
    </w:docPart>
    <w:docPart>
      <w:docPartPr>
        <w:name w:val="9050E2D2BCBE45B8B5BDC4F5D633D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6D5FF-B9E7-42A8-A776-0F58790D5D44}"/>
      </w:docPartPr>
      <w:docPartBody>
        <w:p w:rsidR="00000000" w:rsidRDefault="001920FA">
          <w:pPr>
            <w:pStyle w:val="9050E2D2BCBE45B8B5BDC4F5D633D320"/>
          </w:pPr>
          <w:r w:rsidRPr="00EF656C">
            <w:t>Time</w:t>
          </w:r>
          <w:r>
            <w:t>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ZShuTi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0FA"/>
    <w:rsid w:val="00192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pPr>
      <w:keepNext/>
      <w:keepLines/>
      <w:spacing w:after="200" w:line="360" w:lineRule="auto"/>
      <w:contextualSpacing/>
      <w:outlineLvl w:val="0"/>
    </w:pPr>
    <w:rPr>
      <w:rFonts w:asciiTheme="majorHAnsi" w:eastAsiaTheme="majorEastAsia" w:hAnsiTheme="majorHAnsi" w:cstheme="majorBidi"/>
      <w:color w:val="2F5496" w:themeColor="accent1" w:themeShade="BF"/>
      <w:sz w:val="28"/>
      <w:szCs w:val="3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28"/>
      <w:szCs w:val="32"/>
      <w:lang w:eastAsia="ja-JP"/>
    </w:rPr>
  </w:style>
  <w:style w:type="paragraph" w:customStyle="1" w:styleId="42E1C40FD77944D9A231FE9221BD1D07">
    <w:name w:val="42E1C40FD77944D9A231FE9221BD1D07"/>
  </w:style>
  <w:style w:type="paragraph" w:customStyle="1" w:styleId="E89EBEC6FCCD4A8DBB8ADCCFB889CD4E">
    <w:name w:val="E89EBEC6FCCD4A8DBB8ADCCFB889CD4E"/>
  </w:style>
  <w:style w:type="paragraph" w:customStyle="1" w:styleId="2F5A16F5BE54400DB9752E79EDAD8B55">
    <w:name w:val="2F5A16F5BE54400DB9752E79EDAD8B55"/>
  </w:style>
  <w:style w:type="paragraph" w:customStyle="1" w:styleId="EC6ABE4864184C5EA9EDC1F04521F85C">
    <w:name w:val="EC6ABE4864184C5EA9EDC1F04521F85C"/>
  </w:style>
  <w:style w:type="paragraph" w:customStyle="1" w:styleId="47730ED9B9CC436E9AC09DE7EDD2623C">
    <w:name w:val="47730ED9B9CC436E9AC09DE7EDD2623C"/>
  </w:style>
  <w:style w:type="paragraph" w:customStyle="1" w:styleId="E080C4401BCD47069A478AFEE104DC57">
    <w:name w:val="E080C4401BCD47069A478AFEE104DC57"/>
  </w:style>
  <w:style w:type="paragraph" w:customStyle="1" w:styleId="64E4350B31A14BF490961214424BEAB6">
    <w:name w:val="64E4350B31A14BF490961214424BEAB6"/>
  </w:style>
  <w:style w:type="paragraph" w:customStyle="1" w:styleId="5A6DA0D2178B43D7A1E5F9834DD16793">
    <w:name w:val="5A6DA0D2178B43D7A1E5F9834DD16793"/>
  </w:style>
  <w:style w:type="paragraph" w:customStyle="1" w:styleId="9050E2D2BCBE45B8B5BDC4F5D633D320">
    <w:name w:val="9050E2D2BCBE45B8B5BDC4F5D633D320"/>
  </w:style>
  <w:style w:type="paragraph" w:customStyle="1" w:styleId="35BCDB2CD1A94A0FBE758D8F7E3B81D8">
    <w:name w:val="35BCDB2CD1A94A0FBE758D8F7E3B81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pring">
      <a:dk1>
        <a:sysClr val="windowText" lastClr="000000"/>
      </a:dk1>
      <a:lt1>
        <a:sysClr val="window" lastClr="FFFFFF"/>
      </a:lt1>
      <a:dk2>
        <a:srgbClr val="6E4119"/>
      </a:dk2>
      <a:lt2>
        <a:srgbClr val="D7EDF6"/>
      </a:lt2>
      <a:accent1>
        <a:srgbClr val="EE325D"/>
      </a:accent1>
      <a:accent2>
        <a:srgbClr val="FBC925"/>
      </a:accent2>
      <a:accent3>
        <a:srgbClr val="B32225"/>
      </a:accent3>
      <a:accent4>
        <a:srgbClr val="76AA1B"/>
      </a:accent4>
      <a:accent5>
        <a:srgbClr val="53B1D9"/>
      </a:accent5>
      <a:accent6>
        <a:srgbClr val="A56A3A"/>
      </a:accent6>
      <a:hlink>
        <a:srgbClr val="53B1D9"/>
      </a:hlink>
      <a:folHlink>
        <a:srgbClr val="9576B5"/>
      </a:folHlink>
    </a:clrScheme>
    <a:fontScheme name="Georgia">
      <a:maj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F7FA90-9C58-417C-8F10-D44CFB4FC17D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6B294959-8300-468A-9607-48F709AABE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91E3A-373E-4DFD-8972-27FD5289A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Spring festivities flyer(2)</Template>
  <TotalTime>0</TotalTime>
  <Pages>2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2019-04-27T20:50:00Z</dcterms:created>
  <dcterms:modified xsi:type="dcterms:W3CDTF">2019-04-27T21:00:00Z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